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1372A" w14:textId="77777777" w:rsidR="000F1C23" w:rsidRDefault="000F1C23" w:rsidP="382055C7">
      <w:pPr>
        <w:pStyle w:val="Quote"/>
        <w:rPr>
          <w:rStyle w:val="normaltextrun"/>
          <w:rFonts w:ascii="Arial" w:hAnsi="Arial" w:cs="Arial"/>
          <w:b/>
          <w:bCs/>
          <w:color w:val="002745"/>
          <w:sz w:val="44"/>
          <w:szCs w:val="44"/>
        </w:rPr>
      </w:pPr>
    </w:p>
    <w:p w14:paraId="6120E2E0" w14:textId="77777777" w:rsidR="000F1C23" w:rsidRDefault="000F1C23" w:rsidP="382055C7">
      <w:pPr>
        <w:pStyle w:val="Quote"/>
        <w:rPr>
          <w:rStyle w:val="normaltextrun"/>
          <w:rFonts w:ascii="Arial" w:hAnsi="Arial" w:cs="Arial"/>
          <w:b/>
          <w:bCs/>
          <w:color w:val="002745"/>
          <w:sz w:val="44"/>
          <w:szCs w:val="44"/>
        </w:rPr>
      </w:pPr>
    </w:p>
    <w:p w14:paraId="038EE7B8" w14:textId="579DF084" w:rsidR="00FF776B" w:rsidRPr="001B3008" w:rsidRDefault="00AB504C" w:rsidP="382055C7">
      <w:pPr>
        <w:pStyle w:val="Quote"/>
        <w:rPr>
          <w:rFonts w:cs="Arial"/>
          <w:b/>
          <w:bCs/>
          <w:color w:val="002745"/>
          <w:sz w:val="44"/>
          <w:szCs w:val="44"/>
        </w:rPr>
      </w:pPr>
      <w:r w:rsidRPr="001B3008">
        <w:rPr>
          <w:rStyle w:val="normaltextrun"/>
          <w:rFonts w:ascii="Arial" w:hAnsi="Arial" w:cs="Arial"/>
          <w:b/>
          <w:bCs/>
          <w:color w:val="002745"/>
          <w:sz w:val="44"/>
          <w:szCs w:val="44"/>
        </w:rPr>
        <w:t xml:space="preserve"> </w:t>
      </w:r>
      <w:r w:rsidR="00FF776B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 xml:space="preserve">Lest </w:t>
      </w:r>
      <w:r w:rsidR="009F517E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>w</w:t>
      </w:r>
      <w:r w:rsidR="00FF776B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 xml:space="preserve">e </w:t>
      </w:r>
      <w:r w:rsidR="009F517E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>f</w:t>
      </w:r>
      <w:r w:rsidR="00FF776B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>orget</w:t>
      </w:r>
    </w:p>
    <w:p w14:paraId="1C5C3A9D" w14:textId="77777777" w:rsidR="00FF776B" w:rsidRPr="00652789" w:rsidRDefault="00FF776B" w:rsidP="00FF776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ABEAE24" w14:textId="77777777" w:rsidR="00882136" w:rsidRPr="000F1C23" w:rsidRDefault="00882136" w:rsidP="0089760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Calibri" w:hAnsi="Calibri" w:cs="Calibri"/>
          <w:color w:val="767171" w:themeColor="background2" w:themeShade="80"/>
          <w:sz w:val="22"/>
          <w:szCs w:val="22"/>
        </w:rPr>
      </w:pPr>
    </w:p>
    <w:p w14:paraId="7AEA1AB2" w14:textId="7AEE6D68" w:rsidR="0038394F" w:rsidRPr="000F1C23" w:rsidRDefault="00FF776B" w:rsidP="0089760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</w:pPr>
      <w:r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 xml:space="preserve">Thank you for attending this year’s </w:t>
      </w:r>
      <w:r w:rsidR="002F7DF4"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br/>
      </w:r>
      <w:r w:rsidR="0094707C"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>ANZAC</w:t>
      </w:r>
      <w:r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 xml:space="preserve"> Day </w:t>
      </w:r>
      <w:r w:rsidR="009F517E"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>s</w:t>
      </w:r>
      <w:r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>ervice.</w:t>
      </w:r>
    </w:p>
    <w:p w14:paraId="1898E267" w14:textId="725A1E72" w:rsidR="0038394F" w:rsidRPr="000F1C23" w:rsidRDefault="0038394F" w:rsidP="0017166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767171" w:themeColor="background2" w:themeShade="80"/>
          <w:sz w:val="22"/>
          <w:szCs w:val="22"/>
        </w:rPr>
      </w:pPr>
    </w:p>
    <w:p w14:paraId="44EB7114" w14:textId="1EA4F1E7" w:rsidR="005B7D92" w:rsidRPr="000F1C23" w:rsidRDefault="005B7D92" w:rsidP="00897604">
      <w:pPr>
        <w:pStyle w:val="Heading3"/>
        <w:spacing w:line="276" w:lineRule="auto"/>
        <w:rPr>
          <w:rStyle w:val="normaltextrun"/>
          <w:rFonts w:cs="Arial"/>
          <w:color w:val="767171" w:themeColor="background2" w:themeShade="80"/>
          <w:sz w:val="22"/>
          <w:szCs w:val="22"/>
        </w:rPr>
      </w:pPr>
      <w:r w:rsidRPr="000F1C23">
        <w:rPr>
          <w:rFonts w:cs="Arial"/>
          <w:color w:val="767171" w:themeColor="background2" w:themeShade="80"/>
          <w:sz w:val="22"/>
          <w:szCs w:val="22"/>
        </w:rPr>
        <w:t>[Insert Name]</w:t>
      </w:r>
      <w:r w:rsidRPr="000F1C23">
        <w:rPr>
          <w:rStyle w:val="normaltextrun"/>
          <w:rFonts w:cs="Arial"/>
          <w:color w:val="767171" w:themeColor="background2" w:themeShade="80"/>
          <w:sz w:val="22"/>
          <w:szCs w:val="22"/>
        </w:rPr>
        <w:t xml:space="preserve"> RSL </w:t>
      </w:r>
      <w:proofErr w:type="gramStart"/>
      <w:r w:rsidRPr="000F1C23">
        <w:rPr>
          <w:rStyle w:val="normaltextrun"/>
          <w:rFonts w:cs="Arial"/>
          <w:color w:val="767171" w:themeColor="background2" w:themeShade="80"/>
          <w:sz w:val="22"/>
          <w:szCs w:val="22"/>
        </w:rPr>
        <w:t>Sub Branch</w:t>
      </w:r>
      <w:proofErr w:type="gramEnd"/>
      <w:r w:rsidRPr="000F1C23">
        <w:rPr>
          <w:rStyle w:val="normaltextrun"/>
          <w:rFonts w:cs="Arial"/>
          <w:color w:val="767171" w:themeColor="background2" w:themeShade="80"/>
          <w:sz w:val="22"/>
          <w:szCs w:val="22"/>
        </w:rPr>
        <w:t xml:space="preserve"> </w:t>
      </w:r>
    </w:p>
    <w:p w14:paraId="175DE702" w14:textId="758F46B1" w:rsidR="005B7D92" w:rsidRPr="000F1C23" w:rsidRDefault="005B7D92" w:rsidP="00897604">
      <w:pPr>
        <w:pStyle w:val="Heading3"/>
        <w:spacing w:line="276" w:lineRule="auto"/>
        <w:rPr>
          <w:rFonts w:cs="Arial"/>
          <w:color w:val="767171" w:themeColor="background2" w:themeShade="80"/>
          <w:sz w:val="22"/>
          <w:szCs w:val="22"/>
        </w:rPr>
      </w:pPr>
      <w:r w:rsidRPr="000F1C23">
        <w:rPr>
          <w:rFonts w:cs="Arial"/>
          <w:color w:val="767171" w:themeColor="background2" w:themeShade="80"/>
          <w:sz w:val="22"/>
          <w:szCs w:val="22"/>
        </w:rPr>
        <w:t xml:space="preserve">[Insert </w:t>
      </w:r>
      <w:r w:rsidR="006E25FE" w:rsidRPr="000F1C23">
        <w:rPr>
          <w:rFonts w:cs="Arial"/>
          <w:color w:val="767171" w:themeColor="background2" w:themeShade="80"/>
          <w:sz w:val="22"/>
          <w:szCs w:val="22"/>
        </w:rPr>
        <w:t>a</w:t>
      </w:r>
      <w:r w:rsidRPr="000F1C23">
        <w:rPr>
          <w:rFonts w:cs="Arial"/>
          <w:color w:val="767171" w:themeColor="background2" w:themeShade="80"/>
          <w:sz w:val="22"/>
          <w:szCs w:val="22"/>
        </w:rPr>
        <w:t>ddress]</w:t>
      </w:r>
    </w:p>
    <w:p w14:paraId="0873E9EF" w14:textId="1533EED5" w:rsidR="005B7D92" w:rsidRPr="000F1C23" w:rsidRDefault="005B7D92" w:rsidP="00897604">
      <w:pPr>
        <w:pStyle w:val="Heading3"/>
        <w:spacing w:line="276" w:lineRule="auto"/>
        <w:rPr>
          <w:rFonts w:cs="Arial"/>
          <w:color w:val="767171" w:themeColor="background2" w:themeShade="80"/>
          <w:sz w:val="22"/>
          <w:szCs w:val="22"/>
        </w:rPr>
      </w:pPr>
      <w:r w:rsidRPr="000F1C23">
        <w:rPr>
          <w:rFonts w:cs="Arial"/>
          <w:color w:val="767171" w:themeColor="background2" w:themeShade="80"/>
          <w:sz w:val="22"/>
          <w:szCs w:val="22"/>
        </w:rPr>
        <w:t xml:space="preserve">[Insert </w:t>
      </w:r>
      <w:r w:rsidR="006E25FE" w:rsidRPr="000F1C23">
        <w:rPr>
          <w:rFonts w:cs="Arial"/>
          <w:color w:val="767171" w:themeColor="background2" w:themeShade="80"/>
          <w:sz w:val="22"/>
          <w:szCs w:val="22"/>
        </w:rPr>
        <w:t>p</w:t>
      </w:r>
      <w:r w:rsidRPr="000F1C23">
        <w:rPr>
          <w:rFonts w:cs="Arial"/>
          <w:color w:val="767171" w:themeColor="background2" w:themeShade="80"/>
          <w:sz w:val="22"/>
          <w:szCs w:val="22"/>
        </w:rPr>
        <w:t>hone number and email]</w:t>
      </w:r>
    </w:p>
    <w:p w14:paraId="4AC2C1E5" w14:textId="28F9DD5E" w:rsidR="0038394F" w:rsidRDefault="0038394F" w:rsidP="00FF77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D54F0AB" w14:textId="37212A1E" w:rsidR="00076D3E" w:rsidRDefault="00FF776B" w:rsidP="006E2E22">
      <w:pPr>
        <w:rPr>
          <w:rStyle w:val="normaltextrun"/>
          <w:rFonts w:ascii="Calibri" w:hAnsi="Calibri" w:cs="Calibri"/>
          <w:sz w:val="22"/>
        </w:rPr>
      </w:pPr>
      <w:r>
        <w:rPr>
          <w:rStyle w:val="normaltextrun"/>
          <w:rFonts w:ascii="Calibri" w:hAnsi="Calibri" w:cs="Calibri"/>
          <w:sz w:val="22"/>
        </w:rPr>
        <w:br w:type="column"/>
      </w:r>
      <w:r w:rsidR="00AB504C">
        <w:rPr>
          <w:rStyle w:val="normaltextrun"/>
          <w:rFonts w:ascii="Calibri" w:hAnsi="Calibri" w:cs="Calibri"/>
          <w:sz w:val="22"/>
        </w:rPr>
        <w:t xml:space="preserve">                  </w:t>
      </w:r>
    </w:p>
    <w:p w14:paraId="1687EA18" w14:textId="749585AE" w:rsidR="006E25FE" w:rsidRDefault="006E25FE" w:rsidP="006E2E22">
      <w:pPr>
        <w:rPr>
          <w:rStyle w:val="normaltextrun"/>
          <w:rFonts w:cs="Arial"/>
          <w:b/>
          <w:color w:val="002060"/>
          <w:sz w:val="28"/>
          <w:szCs w:val="28"/>
        </w:rPr>
      </w:pPr>
    </w:p>
    <w:p w14:paraId="1DF57B7F" w14:textId="3F4A6A47" w:rsidR="00F4021F" w:rsidRDefault="00F4021F" w:rsidP="00F4021F">
      <w:pPr>
        <w:rPr>
          <w:rStyle w:val="normaltextrun"/>
          <w:rFonts w:cs="Arial"/>
          <w:b/>
          <w:color w:val="002060"/>
          <w:sz w:val="28"/>
          <w:szCs w:val="28"/>
        </w:rPr>
      </w:pPr>
    </w:p>
    <w:p w14:paraId="4734D9FC" w14:textId="66CF22B7" w:rsidR="00D80C92" w:rsidRDefault="00D80C92" w:rsidP="00F4021F">
      <w:pPr>
        <w:rPr>
          <w:rStyle w:val="normaltextrun"/>
          <w:rFonts w:cs="Arial"/>
          <w:b/>
          <w:sz w:val="28"/>
          <w:szCs w:val="28"/>
        </w:rPr>
      </w:pPr>
    </w:p>
    <w:p w14:paraId="22BBEB19" w14:textId="0E1F9D78" w:rsidR="00373349" w:rsidRDefault="00373349" w:rsidP="00A27ED6">
      <w:pPr>
        <w:jc w:val="both"/>
        <w:rPr>
          <w:rStyle w:val="normaltextrun"/>
          <w:rFonts w:cs="Arial"/>
          <w:b/>
          <w:color w:val="95231C"/>
          <w:sz w:val="28"/>
          <w:szCs w:val="28"/>
        </w:rPr>
      </w:pPr>
    </w:p>
    <w:p w14:paraId="3ABE4DD8" w14:textId="33886806" w:rsidR="00373349" w:rsidRDefault="00373349" w:rsidP="00F4021F">
      <w:pPr>
        <w:rPr>
          <w:rStyle w:val="normaltextrun"/>
          <w:rFonts w:cs="Arial"/>
          <w:b/>
          <w:color w:val="95231C"/>
          <w:sz w:val="28"/>
          <w:szCs w:val="28"/>
        </w:rPr>
      </w:pPr>
    </w:p>
    <w:p w14:paraId="3E8BCF4D" w14:textId="130B74EA" w:rsidR="005577DE" w:rsidRPr="002A1319" w:rsidRDefault="00174E38" w:rsidP="002A1319">
      <w:pPr>
        <w:pStyle w:val="Heading3"/>
        <w:spacing w:line="276" w:lineRule="auto"/>
        <w:jc w:val="both"/>
        <w:rPr>
          <w:color w:val="00206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28E5F18B" wp14:editId="459B7957">
                <wp:simplePos x="0" y="0"/>
                <wp:positionH relativeFrom="column">
                  <wp:posOffset>-257175</wp:posOffset>
                </wp:positionH>
                <wp:positionV relativeFrom="paragraph">
                  <wp:posOffset>480695</wp:posOffset>
                </wp:positionV>
                <wp:extent cx="4400550" cy="4953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12E72" w14:textId="78AAC77E" w:rsidR="004E30E2" w:rsidRPr="000F1C23" w:rsidRDefault="004E30E2" w:rsidP="004E30E2">
                            <w:pPr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</w:pPr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>Welcome to</w:t>
                            </w:r>
                            <w:r w:rsidR="008451A6" w:rsidRPr="000F1C23"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 [insert name]</w:t>
                            </w:r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bCs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RSL </w:t>
                            </w:r>
                            <w:proofErr w:type="gramStart"/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bCs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>Sub Branch</w:t>
                            </w:r>
                            <w:proofErr w:type="gramEnd"/>
                          </w:p>
                          <w:p w14:paraId="6FCFB117" w14:textId="77777777" w:rsidR="004E30E2" w:rsidRDefault="004E30E2" w:rsidP="004E30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E5F1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25pt;margin-top:37.85pt;width:346.5pt;height:39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" filled="f" stroked="f">
                <v:textbox>
                  <w:txbxContent>
                    <w:p w14:paraId="6E312E72" w14:textId="78AAC77E" w:rsidR="004E30E2" w:rsidRPr="000F1C23" w:rsidRDefault="004E30E2" w:rsidP="004E30E2">
                      <w:pPr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</w:pPr>
                      <w:r w:rsidRPr="000F1C23"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  <w:t>Welcome to</w:t>
                      </w:r>
                      <w:r w:rsidR="008451A6" w:rsidRPr="000F1C23"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  <w:t xml:space="preserve"> [insert name]</w:t>
                      </w:r>
                      <w:r w:rsidRPr="000F1C23"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  <w:t xml:space="preserve"> </w:t>
                      </w:r>
                      <w:r w:rsidRPr="000F1C23">
                        <w:rPr>
                          <w:rStyle w:val="normaltextrun"/>
                          <w:rFonts w:cs="Arial"/>
                          <w:b/>
                          <w:bCs/>
                          <w:color w:val="767171" w:themeColor="background2" w:themeShade="80"/>
                          <w:sz w:val="26"/>
                          <w:szCs w:val="26"/>
                        </w:rPr>
                        <w:t xml:space="preserve">RSL </w:t>
                      </w:r>
                      <w:proofErr w:type="gramStart"/>
                      <w:r w:rsidRPr="000F1C23">
                        <w:rPr>
                          <w:rStyle w:val="normaltextrun"/>
                          <w:rFonts w:cs="Arial"/>
                          <w:b/>
                          <w:bCs/>
                          <w:color w:val="767171" w:themeColor="background2" w:themeShade="80"/>
                          <w:sz w:val="26"/>
                          <w:szCs w:val="26"/>
                        </w:rPr>
                        <w:t>Sub Branch</w:t>
                      </w:r>
                      <w:proofErr w:type="gramEnd"/>
                    </w:p>
                    <w:p w14:paraId="6FCFB117" w14:textId="77777777" w:rsidR="004E30E2" w:rsidRDefault="004E30E2" w:rsidP="004E30E2"/>
                  </w:txbxContent>
                </v:textbox>
                <w10:wrap type="square"/>
              </v:shape>
            </w:pict>
          </mc:Fallback>
        </mc:AlternateContent>
      </w:r>
    </w:p>
    <w:p w14:paraId="5977D91D" w14:textId="1798F60C" w:rsidR="002A1319" w:rsidRDefault="002A1319" w:rsidP="00A112F2">
      <w:pPr>
        <w:pStyle w:val="Heading1"/>
        <w:rPr>
          <w:rFonts w:ascii="Georgia" w:hAnsi="Georgia"/>
          <w:i/>
          <w:iCs/>
        </w:rPr>
      </w:pPr>
    </w:p>
    <w:p w14:paraId="5565A6AC" w14:textId="0E598A08" w:rsidR="002A1319" w:rsidRDefault="00174E38" w:rsidP="00A112F2">
      <w:pPr>
        <w:pStyle w:val="Heading1"/>
        <w:rPr>
          <w:rFonts w:ascii="Georgia" w:hAnsi="Georgia"/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1FE13A9F" wp14:editId="1799E3F1">
                <wp:simplePos x="0" y="0"/>
                <wp:positionH relativeFrom="column">
                  <wp:posOffset>76835</wp:posOffset>
                </wp:positionH>
                <wp:positionV relativeFrom="paragraph">
                  <wp:posOffset>403860</wp:posOffset>
                </wp:positionV>
                <wp:extent cx="2360930" cy="1404620"/>
                <wp:effectExtent l="0" t="0" r="0" b="0"/>
                <wp:wrapSquare wrapText="bothSides"/>
                <wp:docPr id="485368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58495" w14:textId="4282AFC4" w:rsidR="004E30E2" w:rsidRPr="000F1C23" w:rsidRDefault="007A5C93" w:rsidP="004E30E2">
                            <w:pPr>
                              <w:pStyle w:val="Heading3"/>
                              <w:spacing w:line="276" w:lineRule="auto"/>
                              <w:rPr>
                                <w:color w:val="767171" w:themeColor="background2" w:themeShade="80"/>
                              </w:rPr>
                            </w:pPr>
                            <w:r w:rsidRPr="000F1C23">
                              <w:rPr>
                                <w:color w:val="767171" w:themeColor="background2" w:themeShade="80"/>
                              </w:rPr>
                              <w:t>Saturday 25 April</w:t>
                            </w:r>
                            <w:r w:rsidR="00AE46DE">
                              <w:rPr>
                                <w:color w:val="767171" w:themeColor="background2" w:themeShade="80"/>
                              </w:rPr>
                              <w:t xml:space="preserve"> 2026</w:t>
                            </w:r>
                          </w:p>
                          <w:p w14:paraId="5DCF0628" w14:textId="22071934" w:rsidR="004E30E2" w:rsidRPr="000F1C23" w:rsidRDefault="004E30E2" w:rsidP="008451A6">
                            <w:pPr>
                              <w:pStyle w:val="Heading3"/>
                              <w:spacing w:line="276" w:lineRule="auto"/>
                              <w:rPr>
                                <w:color w:val="767171" w:themeColor="background2" w:themeShade="80"/>
                              </w:rPr>
                            </w:pPr>
                            <w:r w:rsidRPr="000F1C23">
                              <w:rPr>
                                <w:color w:val="767171" w:themeColor="background2" w:themeShade="80"/>
                              </w:rPr>
                              <w:t xml:space="preserve">[Insert </w:t>
                            </w:r>
                            <w:r w:rsidR="008451A6" w:rsidRPr="000F1C23">
                              <w:rPr>
                                <w:color w:val="767171" w:themeColor="background2" w:themeShade="80"/>
                              </w:rPr>
                              <w:t>time</w:t>
                            </w:r>
                            <w:r w:rsidRPr="000F1C23">
                              <w:rPr>
                                <w:color w:val="767171" w:themeColor="background2" w:themeShade="80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E13A9F" id="_x0000_s1027" type="#_x0000_t202" style="position:absolute;left:0;text-align:left;margin-left:6.05pt;margin-top:31.8pt;width:185.9pt;height:110.6pt;z-index:2516526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" filled="f" stroked="f">
                <v:textbox style="mso-fit-shape-to-text:t">
                  <w:txbxContent>
                    <w:p w14:paraId="0CD58495" w14:textId="4282AFC4" w:rsidR="004E30E2" w:rsidRPr="000F1C23" w:rsidRDefault="007A5C93" w:rsidP="004E30E2">
                      <w:pPr>
                        <w:pStyle w:val="Heading3"/>
                        <w:spacing w:line="276" w:lineRule="auto"/>
                        <w:rPr>
                          <w:color w:val="767171" w:themeColor="background2" w:themeShade="80"/>
                        </w:rPr>
                      </w:pPr>
                      <w:r w:rsidRPr="000F1C23">
                        <w:rPr>
                          <w:color w:val="767171" w:themeColor="background2" w:themeShade="80"/>
                        </w:rPr>
                        <w:t>Saturday 25 April</w:t>
                      </w:r>
                      <w:r w:rsidR="00AE46DE">
                        <w:rPr>
                          <w:color w:val="767171" w:themeColor="background2" w:themeShade="80"/>
                        </w:rPr>
                        <w:t xml:space="preserve"> 2026</w:t>
                      </w:r>
                    </w:p>
                    <w:p w14:paraId="5DCF0628" w14:textId="22071934" w:rsidR="004E30E2" w:rsidRPr="000F1C23" w:rsidRDefault="004E30E2" w:rsidP="008451A6">
                      <w:pPr>
                        <w:pStyle w:val="Heading3"/>
                        <w:spacing w:line="276" w:lineRule="auto"/>
                        <w:rPr>
                          <w:color w:val="767171" w:themeColor="background2" w:themeShade="80"/>
                        </w:rPr>
                      </w:pPr>
                      <w:r w:rsidRPr="000F1C23">
                        <w:rPr>
                          <w:color w:val="767171" w:themeColor="background2" w:themeShade="80"/>
                        </w:rPr>
                        <w:t xml:space="preserve">[Insert </w:t>
                      </w:r>
                      <w:r w:rsidR="008451A6" w:rsidRPr="000F1C23">
                        <w:rPr>
                          <w:color w:val="767171" w:themeColor="background2" w:themeShade="80"/>
                        </w:rPr>
                        <w:t>time</w:t>
                      </w:r>
                      <w:r w:rsidRPr="000F1C23">
                        <w:rPr>
                          <w:color w:val="767171" w:themeColor="background2" w:themeShade="80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71F2F8" w14:textId="2BC87078" w:rsidR="002A1319" w:rsidRDefault="002A1319" w:rsidP="00A112F2">
      <w:pPr>
        <w:pStyle w:val="Heading1"/>
        <w:rPr>
          <w:rFonts w:ascii="Georgia" w:hAnsi="Georgia"/>
          <w:i/>
          <w:iCs/>
        </w:rPr>
      </w:pPr>
    </w:p>
    <w:p w14:paraId="2EEB082E" w14:textId="77777777" w:rsidR="002A1319" w:rsidRDefault="002A1319" w:rsidP="00A112F2">
      <w:pPr>
        <w:pStyle w:val="Heading1"/>
        <w:rPr>
          <w:rFonts w:ascii="Georgia" w:hAnsi="Georgia"/>
          <w:i/>
          <w:iCs/>
        </w:rPr>
      </w:pPr>
    </w:p>
    <w:p w14:paraId="51FE8646" w14:textId="77777777" w:rsidR="00231FE1" w:rsidRPr="00231FE1" w:rsidRDefault="00231FE1" w:rsidP="00231FE1"/>
    <w:p w14:paraId="2DF8F176" w14:textId="77777777" w:rsidR="00231FE1" w:rsidRDefault="00231FE1" w:rsidP="00A112F2">
      <w:pPr>
        <w:pStyle w:val="Heading1"/>
        <w:rPr>
          <w:rFonts w:ascii="Georgia" w:hAnsi="Georgia"/>
          <w:i/>
          <w:iCs/>
        </w:rPr>
      </w:pPr>
    </w:p>
    <w:p w14:paraId="0A4A8B68" w14:textId="2C720A11" w:rsidR="00A112F2" w:rsidRPr="00F2575C" w:rsidRDefault="00A112F2" w:rsidP="00A112F2">
      <w:pPr>
        <w:pStyle w:val="Heading1"/>
        <w:rPr>
          <w:rFonts w:ascii="Georgia" w:hAnsi="Georgia"/>
          <w:i/>
          <w:iCs/>
        </w:rPr>
      </w:pPr>
      <w:r w:rsidRPr="00F2575C">
        <w:rPr>
          <w:rFonts w:ascii="Georgia" w:hAnsi="Georgia"/>
          <w:i/>
          <w:iCs/>
        </w:rPr>
        <w:t>Advance Australia Fair</w:t>
      </w:r>
    </w:p>
    <w:p w14:paraId="68D2CC4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Australians all let us rejoice, </w:t>
      </w:r>
    </w:p>
    <w:p w14:paraId="79F496A9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For we are one and </w:t>
      </w:r>
      <w:proofErr w:type="gramStart"/>
      <w:r w:rsidRPr="00E3227C">
        <w:rPr>
          <w:sz w:val="22"/>
          <w:szCs w:val="24"/>
          <w:lang w:eastAsia="en-AU"/>
        </w:rPr>
        <w:t>free;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3744D8CA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We’ve golden soil and wealth for toil, </w:t>
      </w:r>
    </w:p>
    <w:p w14:paraId="673D9FE9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Our home is </w:t>
      </w:r>
      <w:proofErr w:type="gramStart"/>
      <w:r w:rsidRPr="00E3227C">
        <w:rPr>
          <w:sz w:val="22"/>
          <w:szCs w:val="24"/>
          <w:lang w:eastAsia="en-AU"/>
        </w:rPr>
        <w:t>girt</w:t>
      </w:r>
      <w:proofErr w:type="gramEnd"/>
      <w:r w:rsidRPr="00E3227C">
        <w:rPr>
          <w:sz w:val="22"/>
          <w:szCs w:val="24"/>
          <w:lang w:eastAsia="en-AU"/>
        </w:rPr>
        <w:t xml:space="preserve"> by </w:t>
      </w:r>
      <w:proofErr w:type="gramStart"/>
      <w:r w:rsidRPr="00E3227C">
        <w:rPr>
          <w:sz w:val="22"/>
          <w:szCs w:val="24"/>
          <w:lang w:eastAsia="en-AU"/>
        </w:rPr>
        <w:t>sea;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422CA861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Our land abounds in nature’s gifts </w:t>
      </w:r>
    </w:p>
    <w:p w14:paraId="464458F2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Of beauty rich and </w:t>
      </w:r>
      <w:proofErr w:type="gramStart"/>
      <w:r w:rsidRPr="00E3227C">
        <w:rPr>
          <w:sz w:val="22"/>
          <w:szCs w:val="24"/>
          <w:lang w:eastAsia="en-AU"/>
        </w:rPr>
        <w:t>rare;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47150F3C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In history’s page, let every stage </w:t>
      </w:r>
    </w:p>
    <w:p w14:paraId="0DF64A0A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Advance Australia Fair. </w:t>
      </w:r>
    </w:p>
    <w:p w14:paraId="3C8321EC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In joyful strains then let us sing, </w:t>
      </w:r>
    </w:p>
    <w:p w14:paraId="0DB92EBB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Advance Australia Fair.</w:t>
      </w:r>
    </w:p>
    <w:p w14:paraId="1442872A" w14:textId="77777777" w:rsidR="00A112F2" w:rsidRPr="00652789" w:rsidRDefault="00A112F2" w:rsidP="00A112F2">
      <w:pPr>
        <w:spacing w:line="276" w:lineRule="auto"/>
        <w:rPr>
          <w:sz w:val="22"/>
          <w:szCs w:val="24"/>
          <w:lang w:eastAsia="en-AU"/>
        </w:rPr>
      </w:pPr>
    </w:p>
    <w:p w14:paraId="3E5BF6AC" w14:textId="5ACABAB1" w:rsidR="00F2575C" w:rsidRPr="00F2575C" w:rsidRDefault="00F2575C" w:rsidP="00F2575C">
      <w:pPr>
        <w:pStyle w:val="Heading1"/>
        <w:rPr>
          <w:rFonts w:ascii="Georgia" w:hAnsi="Georgia"/>
          <w:i/>
          <w:iCs/>
        </w:rPr>
      </w:pPr>
      <w:r>
        <w:rPr>
          <w:rFonts w:ascii="Georgia" w:hAnsi="Georgia"/>
          <w:i/>
          <w:iCs/>
        </w:rPr>
        <w:t>Abide With Me</w:t>
      </w:r>
    </w:p>
    <w:p w14:paraId="03C6AAA9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Abide with me; fast falls the </w:t>
      </w:r>
      <w:proofErr w:type="gramStart"/>
      <w:r w:rsidRPr="00E3227C">
        <w:rPr>
          <w:sz w:val="22"/>
          <w:szCs w:val="24"/>
          <w:lang w:eastAsia="en-AU"/>
        </w:rPr>
        <w:t>eventide;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778DC0E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The darkness deepens; Lord, with me abide. </w:t>
      </w:r>
    </w:p>
    <w:p w14:paraId="142F3265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When other helpers fail and comforts flee, </w:t>
      </w:r>
    </w:p>
    <w:p w14:paraId="71AD0E8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Help of the helpless, O abide with me. </w:t>
      </w:r>
    </w:p>
    <w:p w14:paraId="17142A77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 </w:t>
      </w:r>
    </w:p>
    <w:p w14:paraId="7BADD8CA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Swift to its close ebbs out life's little </w:t>
      </w:r>
      <w:proofErr w:type="gramStart"/>
      <w:r w:rsidRPr="00E3227C">
        <w:rPr>
          <w:sz w:val="22"/>
          <w:szCs w:val="24"/>
          <w:lang w:eastAsia="en-AU"/>
        </w:rPr>
        <w:t>day;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5762BB1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Earth's joys grow dim; its glories pass </w:t>
      </w:r>
      <w:proofErr w:type="gramStart"/>
      <w:r w:rsidRPr="00E3227C">
        <w:rPr>
          <w:sz w:val="22"/>
          <w:szCs w:val="24"/>
          <w:lang w:eastAsia="en-AU"/>
        </w:rPr>
        <w:t>away;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01B11996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Change and decay in all around I </w:t>
      </w:r>
      <w:proofErr w:type="gramStart"/>
      <w:r w:rsidRPr="00E3227C">
        <w:rPr>
          <w:sz w:val="22"/>
          <w:szCs w:val="24"/>
          <w:lang w:eastAsia="en-AU"/>
        </w:rPr>
        <w:t>see;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022F3F00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O thou who </w:t>
      </w:r>
      <w:proofErr w:type="spellStart"/>
      <w:r w:rsidRPr="00E3227C">
        <w:rPr>
          <w:sz w:val="22"/>
          <w:szCs w:val="24"/>
          <w:lang w:eastAsia="en-AU"/>
        </w:rPr>
        <w:t>changest</w:t>
      </w:r>
      <w:proofErr w:type="spellEnd"/>
      <w:r w:rsidRPr="00E3227C">
        <w:rPr>
          <w:sz w:val="22"/>
          <w:szCs w:val="24"/>
          <w:lang w:eastAsia="en-AU"/>
        </w:rPr>
        <w:t xml:space="preserve"> not, abide with me. </w:t>
      </w:r>
    </w:p>
    <w:p w14:paraId="69909C9F" w14:textId="77777777" w:rsidR="00A112F2" w:rsidRPr="00652789" w:rsidRDefault="00A112F2" w:rsidP="00A112F2">
      <w:pPr>
        <w:spacing w:line="276" w:lineRule="auto"/>
        <w:rPr>
          <w:sz w:val="22"/>
          <w:szCs w:val="24"/>
          <w:lang w:eastAsia="en-AU"/>
        </w:rPr>
      </w:pPr>
    </w:p>
    <w:p w14:paraId="6BD56462" w14:textId="5E1D50F3" w:rsidR="00A112F2" w:rsidRPr="005577DE" w:rsidRDefault="00A112F2" w:rsidP="005577DE">
      <w:pPr>
        <w:pStyle w:val="Heading1"/>
        <w:rPr>
          <w:sz w:val="36"/>
          <w:szCs w:val="36"/>
        </w:rPr>
      </w:pPr>
      <w:r w:rsidRPr="000712DA">
        <w:rPr>
          <w:sz w:val="36"/>
          <w:szCs w:val="36"/>
        </w:rPr>
        <w:br w:type="column"/>
      </w:r>
      <w:r w:rsidR="005577DE" w:rsidRPr="00E05DC3">
        <w:rPr>
          <w:sz w:val="30"/>
          <w:szCs w:val="30"/>
        </w:rPr>
        <w:br/>
      </w:r>
      <w:r w:rsidR="00DA5A3D">
        <w:rPr>
          <w:rFonts w:ascii="Georgia" w:hAnsi="Georgia"/>
          <w:i/>
          <w:iCs/>
        </w:rPr>
        <w:t>Order of Service</w:t>
      </w:r>
    </w:p>
    <w:p w14:paraId="7478F9FC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[First order of service] </w:t>
      </w:r>
    </w:p>
    <w:p w14:paraId="601B3873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0F517004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Advance Australia Fair </w:t>
      </w:r>
    </w:p>
    <w:p w14:paraId="424313EF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2260806F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[Second order of service] </w:t>
      </w:r>
    </w:p>
    <w:p w14:paraId="6B2BD62C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0BC44A80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[Third order of service] </w:t>
      </w:r>
    </w:p>
    <w:p w14:paraId="046AD55D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1188017E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Abide With Me </w:t>
      </w:r>
    </w:p>
    <w:p w14:paraId="29ADF4CC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11950E87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[Continue] </w:t>
      </w:r>
    </w:p>
    <w:p w14:paraId="474BD0E2" w14:textId="77777777" w:rsidR="00442A54" w:rsidRDefault="00442A54" w:rsidP="00FF776B"/>
    <w:sectPr w:rsidR="00442A54" w:rsidSect="0060674F">
      <w:headerReference w:type="even" r:id="rId11"/>
      <w:headerReference w:type="default" r:id="rId12"/>
      <w:pgSz w:w="16838" w:h="11906" w:orient="landscape"/>
      <w:pgMar w:top="2268" w:right="851" w:bottom="567" w:left="851" w:header="0" w:footer="238" w:gutter="0"/>
      <w:cols w:num="2" w:space="22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66C6" w14:textId="77777777" w:rsidR="00692FD9" w:rsidRDefault="00692FD9" w:rsidP="00FF776B">
      <w:pPr>
        <w:spacing w:line="240" w:lineRule="auto"/>
      </w:pPr>
      <w:r>
        <w:separator/>
      </w:r>
    </w:p>
  </w:endnote>
  <w:endnote w:type="continuationSeparator" w:id="0">
    <w:p w14:paraId="0170896C" w14:textId="77777777" w:rsidR="00692FD9" w:rsidRDefault="00692FD9" w:rsidP="00FF776B">
      <w:pPr>
        <w:spacing w:line="240" w:lineRule="auto"/>
      </w:pPr>
      <w:r>
        <w:continuationSeparator/>
      </w:r>
    </w:p>
  </w:endnote>
  <w:endnote w:type="continuationNotice" w:id="1">
    <w:p w14:paraId="29EF7719" w14:textId="77777777" w:rsidR="00692FD9" w:rsidRDefault="00692F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 Bold">
    <w:panose1 w:val="020B0706020202030204"/>
    <w:charset w:val="00"/>
    <w:family w:val="auto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48721" w14:textId="77777777" w:rsidR="00692FD9" w:rsidRDefault="00692FD9" w:rsidP="00FF776B">
      <w:pPr>
        <w:spacing w:line="240" w:lineRule="auto"/>
      </w:pPr>
      <w:r>
        <w:separator/>
      </w:r>
    </w:p>
  </w:footnote>
  <w:footnote w:type="continuationSeparator" w:id="0">
    <w:p w14:paraId="1B87DC82" w14:textId="77777777" w:rsidR="00692FD9" w:rsidRDefault="00692FD9" w:rsidP="00FF776B">
      <w:pPr>
        <w:spacing w:line="240" w:lineRule="auto"/>
      </w:pPr>
      <w:r>
        <w:continuationSeparator/>
      </w:r>
    </w:p>
  </w:footnote>
  <w:footnote w:type="continuationNotice" w:id="1">
    <w:p w14:paraId="4B31A3A8" w14:textId="77777777" w:rsidR="00692FD9" w:rsidRDefault="00692F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C1EA6" w14:textId="2EE7ABC2" w:rsidR="0096530F" w:rsidRDefault="008A5805" w:rsidP="006E53EF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514DE4C5" wp14:editId="4D5B1CF0">
          <wp:simplePos x="0" y="0"/>
          <wp:positionH relativeFrom="page">
            <wp:align>right</wp:align>
          </wp:positionH>
          <wp:positionV relativeFrom="paragraph">
            <wp:posOffset>6350</wp:posOffset>
          </wp:positionV>
          <wp:extent cx="10680700" cy="7574195"/>
          <wp:effectExtent l="0" t="0" r="6350" b="8255"/>
          <wp:wrapNone/>
          <wp:docPr id="135050930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700" cy="757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620EB1" w14:textId="141CC614" w:rsidR="0038394F" w:rsidRPr="006E53EF" w:rsidRDefault="0038394F" w:rsidP="006E53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0B877" w14:textId="184B8FA3" w:rsidR="00403940" w:rsidRDefault="009221C6" w:rsidP="00593A7C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AC173FF" wp14:editId="0E061EFA">
          <wp:simplePos x="0" y="0"/>
          <wp:positionH relativeFrom="page">
            <wp:posOffset>0</wp:posOffset>
          </wp:positionH>
          <wp:positionV relativeFrom="paragraph">
            <wp:posOffset>-6350</wp:posOffset>
          </wp:positionV>
          <wp:extent cx="10699750" cy="7587704"/>
          <wp:effectExtent l="0" t="0" r="6350" b="0"/>
          <wp:wrapNone/>
          <wp:docPr id="154797728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0" cy="7587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6BF6"/>
    <w:multiLevelType w:val="hybridMultilevel"/>
    <w:tmpl w:val="0D908A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254FF"/>
    <w:multiLevelType w:val="multilevel"/>
    <w:tmpl w:val="FD4C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012F9C"/>
    <w:multiLevelType w:val="hybridMultilevel"/>
    <w:tmpl w:val="836C4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25F9F"/>
    <w:multiLevelType w:val="multilevel"/>
    <w:tmpl w:val="3C00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37851CA"/>
    <w:multiLevelType w:val="multilevel"/>
    <w:tmpl w:val="0DBEA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4C6497D"/>
    <w:multiLevelType w:val="hybridMultilevel"/>
    <w:tmpl w:val="0C6873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F55A9E"/>
    <w:multiLevelType w:val="multilevel"/>
    <w:tmpl w:val="5056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474B0B"/>
    <w:multiLevelType w:val="multilevel"/>
    <w:tmpl w:val="4F445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13338708">
    <w:abstractNumId w:val="4"/>
  </w:num>
  <w:num w:numId="2" w16cid:durableId="1851479841">
    <w:abstractNumId w:val="7"/>
  </w:num>
  <w:num w:numId="3" w16cid:durableId="308094687">
    <w:abstractNumId w:val="0"/>
  </w:num>
  <w:num w:numId="4" w16cid:durableId="655691417">
    <w:abstractNumId w:val="3"/>
  </w:num>
  <w:num w:numId="5" w16cid:durableId="1940605707">
    <w:abstractNumId w:val="6"/>
  </w:num>
  <w:num w:numId="6" w16cid:durableId="299384359">
    <w:abstractNumId w:val="2"/>
  </w:num>
  <w:num w:numId="7" w16cid:durableId="945774464">
    <w:abstractNumId w:val="1"/>
  </w:num>
  <w:num w:numId="8" w16cid:durableId="9009413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0F"/>
    <w:rsid w:val="000067BC"/>
    <w:rsid w:val="00012B0E"/>
    <w:rsid w:val="0002174A"/>
    <w:rsid w:val="00025362"/>
    <w:rsid w:val="00041E92"/>
    <w:rsid w:val="000512C3"/>
    <w:rsid w:val="00055540"/>
    <w:rsid w:val="000712DA"/>
    <w:rsid w:val="00073B87"/>
    <w:rsid w:val="00076D3E"/>
    <w:rsid w:val="000927A5"/>
    <w:rsid w:val="000C15FB"/>
    <w:rsid w:val="000C19F1"/>
    <w:rsid w:val="000D6152"/>
    <w:rsid w:val="000E5001"/>
    <w:rsid w:val="000F1C23"/>
    <w:rsid w:val="000F5788"/>
    <w:rsid w:val="00107FCF"/>
    <w:rsid w:val="00117E1F"/>
    <w:rsid w:val="00135BE2"/>
    <w:rsid w:val="001440A7"/>
    <w:rsid w:val="00147163"/>
    <w:rsid w:val="001706E0"/>
    <w:rsid w:val="0017166F"/>
    <w:rsid w:val="00174E38"/>
    <w:rsid w:val="00193320"/>
    <w:rsid w:val="001B3008"/>
    <w:rsid w:val="001C02C4"/>
    <w:rsid w:val="001C29B8"/>
    <w:rsid w:val="001D38BF"/>
    <w:rsid w:val="00204C2B"/>
    <w:rsid w:val="0022083B"/>
    <w:rsid w:val="0023026D"/>
    <w:rsid w:val="00231FE1"/>
    <w:rsid w:val="00237972"/>
    <w:rsid w:val="00246AB7"/>
    <w:rsid w:val="002509F8"/>
    <w:rsid w:val="00284077"/>
    <w:rsid w:val="00286B54"/>
    <w:rsid w:val="002A1319"/>
    <w:rsid w:val="002A4686"/>
    <w:rsid w:val="002D09D1"/>
    <w:rsid w:val="002E031B"/>
    <w:rsid w:val="002F7DF4"/>
    <w:rsid w:val="00301080"/>
    <w:rsid w:val="00303008"/>
    <w:rsid w:val="00324C52"/>
    <w:rsid w:val="00363EA8"/>
    <w:rsid w:val="00373349"/>
    <w:rsid w:val="00380D2E"/>
    <w:rsid w:val="003835F1"/>
    <w:rsid w:val="0038394F"/>
    <w:rsid w:val="00396352"/>
    <w:rsid w:val="003D0ED3"/>
    <w:rsid w:val="003D3C46"/>
    <w:rsid w:val="00403940"/>
    <w:rsid w:val="004044AB"/>
    <w:rsid w:val="004310CE"/>
    <w:rsid w:val="00442A54"/>
    <w:rsid w:val="00442F79"/>
    <w:rsid w:val="004654ED"/>
    <w:rsid w:val="00493445"/>
    <w:rsid w:val="004D7ED7"/>
    <w:rsid w:val="004E30E2"/>
    <w:rsid w:val="004E3937"/>
    <w:rsid w:val="004E39E0"/>
    <w:rsid w:val="004E5B8D"/>
    <w:rsid w:val="004F64C0"/>
    <w:rsid w:val="00515B1E"/>
    <w:rsid w:val="00556BD1"/>
    <w:rsid w:val="005577DE"/>
    <w:rsid w:val="00593A7C"/>
    <w:rsid w:val="00595D63"/>
    <w:rsid w:val="0059632E"/>
    <w:rsid w:val="005B38B5"/>
    <w:rsid w:val="005B7D92"/>
    <w:rsid w:val="005D6F55"/>
    <w:rsid w:val="005E4C38"/>
    <w:rsid w:val="0060674F"/>
    <w:rsid w:val="0061414E"/>
    <w:rsid w:val="00616737"/>
    <w:rsid w:val="006208CB"/>
    <w:rsid w:val="00634511"/>
    <w:rsid w:val="006348D6"/>
    <w:rsid w:val="00644BE7"/>
    <w:rsid w:val="0064B2ED"/>
    <w:rsid w:val="00652789"/>
    <w:rsid w:val="00676574"/>
    <w:rsid w:val="00682D0D"/>
    <w:rsid w:val="00692FD9"/>
    <w:rsid w:val="006B5100"/>
    <w:rsid w:val="006B750F"/>
    <w:rsid w:val="006C4CF4"/>
    <w:rsid w:val="006C7566"/>
    <w:rsid w:val="006D3078"/>
    <w:rsid w:val="006E25FE"/>
    <w:rsid w:val="006E2E22"/>
    <w:rsid w:val="006E53EF"/>
    <w:rsid w:val="0071541B"/>
    <w:rsid w:val="0076108A"/>
    <w:rsid w:val="00780194"/>
    <w:rsid w:val="00781737"/>
    <w:rsid w:val="007A259B"/>
    <w:rsid w:val="007A5C93"/>
    <w:rsid w:val="007B6744"/>
    <w:rsid w:val="007E5290"/>
    <w:rsid w:val="008226A0"/>
    <w:rsid w:val="00834540"/>
    <w:rsid w:val="00841A98"/>
    <w:rsid w:val="008451A6"/>
    <w:rsid w:val="00851861"/>
    <w:rsid w:val="008547B6"/>
    <w:rsid w:val="00881BDD"/>
    <w:rsid w:val="00882136"/>
    <w:rsid w:val="00897604"/>
    <w:rsid w:val="008A5805"/>
    <w:rsid w:val="008B34A3"/>
    <w:rsid w:val="008C21B2"/>
    <w:rsid w:val="008C3A8E"/>
    <w:rsid w:val="008D03A3"/>
    <w:rsid w:val="00913478"/>
    <w:rsid w:val="00921A6C"/>
    <w:rsid w:val="009221C6"/>
    <w:rsid w:val="00923476"/>
    <w:rsid w:val="00924C93"/>
    <w:rsid w:val="00934884"/>
    <w:rsid w:val="00943541"/>
    <w:rsid w:val="0094707C"/>
    <w:rsid w:val="009526E3"/>
    <w:rsid w:val="009571E7"/>
    <w:rsid w:val="0096530F"/>
    <w:rsid w:val="009B3E56"/>
    <w:rsid w:val="009B5171"/>
    <w:rsid w:val="009C606F"/>
    <w:rsid w:val="009D25AC"/>
    <w:rsid w:val="009D27BD"/>
    <w:rsid w:val="009E3A2C"/>
    <w:rsid w:val="009E56A3"/>
    <w:rsid w:val="009E6744"/>
    <w:rsid w:val="009F2B51"/>
    <w:rsid w:val="009F517E"/>
    <w:rsid w:val="00A112F2"/>
    <w:rsid w:val="00A12E01"/>
    <w:rsid w:val="00A16D94"/>
    <w:rsid w:val="00A27020"/>
    <w:rsid w:val="00A27ED6"/>
    <w:rsid w:val="00A50E88"/>
    <w:rsid w:val="00A614D0"/>
    <w:rsid w:val="00A62E24"/>
    <w:rsid w:val="00A6705C"/>
    <w:rsid w:val="00AB504C"/>
    <w:rsid w:val="00AC3E94"/>
    <w:rsid w:val="00AE1059"/>
    <w:rsid w:val="00AE46DE"/>
    <w:rsid w:val="00B01D58"/>
    <w:rsid w:val="00B04F6C"/>
    <w:rsid w:val="00B22C36"/>
    <w:rsid w:val="00B523E3"/>
    <w:rsid w:val="00B741EF"/>
    <w:rsid w:val="00B775F9"/>
    <w:rsid w:val="00B80A9C"/>
    <w:rsid w:val="00B924E2"/>
    <w:rsid w:val="00BD1265"/>
    <w:rsid w:val="00C060BD"/>
    <w:rsid w:val="00C21A54"/>
    <w:rsid w:val="00C352D9"/>
    <w:rsid w:val="00C4148D"/>
    <w:rsid w:val="00C72749"/>
    <w:rsid w:val="00C90E21"/>
    <w:rsid w:val="00C90F9C"/>
    <w:rsid w:val="00CA279C"/>
    <w:rsid w:val="00CB335F"/>
    <w:rsid w:val="00CB71D4"/>
    <w:rsid w:val="00D0222C"/>
    <w:rsid w:val="00D03F91"/>
    <w:rsid w:val="00D11F4E"/>
    <w:rsid w:val="00D1249B"/>
    <w:rsid w:val="00D1403C"/>
    <w:rsid w:val="00D56CA5"/>
    <w:rsid w:val="00D80C92"/>
    <w:rsid w:val="00DA5A3D"/>
    <w:rsid w:val="00DA6B71"/>
    <w:rsid w:val="00DA7351"/>
    <w:rsid w:val="00DC7B26"/>
    <w:rsid w:val="00DE0361"/>
    <w:rsid w:val="00DE768F"/>
    <w:rsid w:val="00E05DC3"/>
    <w:rsid w:val="00E1441F"/>
    <w:rsid w:val="00E20C4B"/>
    <w:rsid w:val="00E33198"/>
    <w:rsid w:val="00E64314"/>
    <w:rsid w:val="00E67858"/>
    <w:rsid w:val="00E81D67"/>
    <w:rsid w:val="00E82AA1"/>
    <w:rsid w:val="00E85EFA"/>
    <w:rsid w:val="00EA70C0"/>
    <w:rsid w:val="00EB6B4A"/>
    <w:rsid w:val="00ED6FA1"/>
    <w:rsid w:val="00EE7738"/>
    <w:rsid w:val="00EF318F"/>
    <w:rsid w:val="00F006C7"/>
    <w:rsid w:val="00F2575C"/>
    <w:rsid w:val="00F33ECF"/>
    <w:rsid w:val="00F4021F"/>
    <w:rsid w:val="00F4639E"/>
    <w:rsid w:val="00F6096A"/>
    <w:rsid w:val="00FA6C50"/>
    <w:rsid w:val="00FC4F58"/>
    <w:rsid w:val="00FD7AB3"/>
    <w:rsid w:val="00FE2C10"/>
    <w:rsid w:val="00FF3F49"/>
    <w:rsid w:val="00FF776B"/>
    <w:rsid w:val="060E3993"/>
    <w:rsid w:val="0A4F5D32"/>
    <w:rsid w:val="0E3200BA"/>
    <w:rsid w:val="22F1A58E"/>
    <w:rsid w:val="33F823D8"/>
    <w:rsid w:val="382055C7"/>
    <w:rsid w:val="3A51A572"/>
    <w:rsid w:val="3D894634"/>
    <w:rsid w:val="40A7BE99"/>
    <w:rsid w:val="4677CDE0"/>
    <w:rsid w:val="4C21470D"/>
    <w:rsid w:val="4F32DAB9"/>
    <w:rsid w:val="53B0E364"/>
    <w:rsid w:val="66A327C9"/>
    <w:rsid w:val="67CACA36"/>
    <w:rsid w:val="7E03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61F2A"/>
  <w15:chartTrackingRefBased/>
  <w15:docId w15:val="{926F99FE-4ED0-4BA8-B70C-5D2D7F66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76B"/>
    <w:pPr>
      <w:spacing w:after="0"/>
      <w:jc w:val="center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2136"/>
    <w:pPr>
      <w:keepNext/>
      <w:keepLines/>
      <w:spacing w:before="240" w:after="240"/>
      <w:outlineLvl w:val="0"/>
    </w:pPr>
    <w:rPr>
      <w:rFonts w:eastAsiaTheme="majorEastAsia" w:cstheme="majorBidi"/>
      <w:b/>
      <w:color w:val="00274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7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8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3E56"/>
    <w:pPr>
      <w:keepNext/>
      <w:keepLines/>
      <w:spacing w:before="40" w:line="240" w:lineRule="auto"/>
      <w:outlineLvl w:val="2"/>
    </w:pPr>
    <w:rPr>
      <w:rFonts w:eastAsiaTheme="majorEastAsia" w:cstheme="majorBidi"/>
      <w:color w:val="005B8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12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8E00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14D0"/>
    <w:pPr>
      <w:spacing w:after="0" w:line="240" w:lineRule="auto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82136"/>
    <w:rPr>
      <w:rFonts w:ascii="Arial" w:eastAsiaTheme="majorEastAsia" w:hAnsi="Arial" w:cstheme="majorBidi"/>
      <w:b/>
      <w:color w:val="00274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B3E56"/>
    <w:rPr>
      <w:rFonts w:ascii="Arial" w:eastAsiaTheme="majorEastAsia" w:hAnsi="Arial" w:cstheme="majorBidi"/>
      <w:color w:val="005B8D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C3A8E"/>
    <w:pPr>
      <w:spacing w:line="240" w:lineRule="auto"/>
      <w:contextualSpacing/>
    </w:pPr>
    <w:rPr>
      <w:rFonts w:ascii="Arial Narrow Bold" w:eastAsiaTheme="majorEastAsia" w:hAnsi="Arial Narrow Bold" w:cstheme="majorBidi"/>
      <w:b/>
      <w:caps/>
      <w:color w:val="005B8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A8E"/>
    <w:rPr>
      <w:rFonts w:ascii="Arial Narrow Bold" w:eastAsiaTheme="majorEastAsia" w:hAnsi="Arial Narrow Bold" w:cstheme="majorBidi"/>
      <w:b/>
      <w:caps/>
      <w:color w:val="005B8D"/>
      <w:spacing w:val="-10"/>
      <w:kern w:val="28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614D0"/>
    <w:pPr>
      <w:spacing w:before="200"/>
      <w:ind w:left="864" w:right="864"/>
    </w:pPr>
    <w:rPr>
      <w:rFonts w:ascii="Georgia" w:hAnsi="Georgia"/>
      <w:i/>
      <w:iCs/>
      <w:color w:val="0065B3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14D0"/>
    <w:rPr>
      <w:rFonts w:ascii="Georgia" w:hAnsi="Georgia"/>
      <w:i/>
      <w:iCs/>
      <w:color w:val="0065B3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4D0"/>
    <w:pPr>
      <w:pBdr>
        <w:top w:val="single" w:sz="4" w:space="10" w:color="FFBE00" w:themeColor="accent1"/>
        <w:bottom w:val="single" w:sz="4" w:space="10" w:color="FFBE00" w:themeColor="accent1"/>
      </w:pBdr>
      <w:spacing w:before="360" w:after="360"/>
      <w:ind w:left="864" w:right="864"/>
    </w:pPr>
    <w:rPr>
      <w:b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4D0"/>
    <w:rPr>
      <w:rFonts w:ascii="Arial" w:hAnsi="Arial"/>
      <w:b/>
      <w:i/>
      <w:iCs/>
      <w:sz w:val="20"/>
    </w:rPr>
  </w:style>
  <w:style w:type="paragraph" w:styleId="ListParagraph">
    <w:name w:val="List Paragraph"/>
    <w:basedOn w:val="Normal"/>
    <w:uiPriority w:val="34"/>
    <w:qFormat/>
    <w:rsid w:val="00A614D0"/>
    <w:pPr>
      <w:ind w:left="720"/>
      <w:contextualSpacing/>
    </w:pPr>
  </w:style>
  <w:style w:type="paragraph" w:styleId="Footer">
    <w:name w:val="footer"/>
    <w:basedOn w:val="Normal"/>
    <w:link w:val="FooterChar"/>
    <w:autoRedefine/>
    <w:uiPriority w:val="99"/>
    <w:unhideWhenUsed/>
    <w:rsid w:val="000C15FB"/>
    <w:pPr>
      <w:tabs>
        <w:tab w:val="center" w:pos="4513"/>
        <w:tab w:val="right" w:pos="9026"/>
      </w:tabs>
      <w:spacing w:line="240" w:lineRule="auto"/>
      <w:jc w:val="left"/>
    </w:pPr>
    <w:rPr>
      <w:rFonts w:cs="Arial"/>
      <w:color w:val="525252" w:themeColor="accent6" w:themeShade="80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C15FB"/>
    <w:rPr>
      <w:rFonts w:ascii="Arial" w:hAnsi="Arial" w:cs="Arial"/>
      <w:color w:val="525252" w:themeColor="accent6" w:themeShade="80"/>
      <w:sz w:val="16"/>
      <w:szCs w:val="16"/>
    </w:rPr>
  </w:style>
  <w:style w:type="paragraph" w:customStyle="1" w:styleId="paragraph">
    <w:name w:val="paragraph"/>
    <w:basedOn w:val="Normal"/>
    <w:rsid w:val="00FF7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FF776B"/>
  </w:style>
  <w:style w:type="character" w:customStyle="1" w:styleId="eop">
    <w:name w:val="eop"/>
    <w:basedOn w:val="DefaultParagraphFont"/>
    <w:rsid w:val="00FF776B"/>
  </w:style>
  <w:style w:type="character" w:customStyle="1" w:styleId="contextualspellingandgrammarerror">
    <w:name w:val="contextualspellingandgrammarerror"/>
    <w:basedOn w:val="DefaultParagraphFont"/>
    <w:rsid w:val="00FF776B"/>
  </w:style>
  <w:style w:type="character" w:customStyle="1" w:styleId="spellingerror">
    <w:name w:val="spellingerror"/>
    <w:basedOn w:val="DefaultParagraphFont"/>
    <w:rsid w:val="00FF776B"/>
  </w:style>
  <w:style w:type="character" w:customStyle="1" w:styleId="Heading2Char">
    <w:name w:val="Heading 2 Char"/>
    <w:basedOn w:val="DefaultParagraphFont"/>
    <w:link w:val="Heading2"/>
    <w:uiPriority w:val="9"/>
    <w:rsid w:val="00FF776B"/>
    <w:rPr>
      <w:rFonts w:asciiTheme="majorHAnsi" w:eastAsiaTheme="majorEastAsia" w:hAnsiTheme="majorHAnsi" w:cstheme="majorBidi"/>
      <w:color w:val="BF8E00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F776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76B"/>
    <w:rPr>
      <w:rFonts w:ascii="Arial" w:hAnsi="Arial"/>
      <w:sz w:val="20"/>
    </w:rPr>
  </w:style>
  <w:style w:type="paragraph" w:customStyle="1" w:styleId="Body">
    <w:name w:val="Body"/>
    <w:basedOn w:val="Normal"/>
    <w:link w:val="BodyChar"/>
    <w:qFormat/>
    <w:rsid w:val="004F64C0"/>
    <w:rPr>
      <w:rFonts w:cs="Arial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D1265"/>
    <w:rPr>
      <w:rFonts w:asciiTheme="majorHAnsi" w:eastAsiaTheme="majorEastAsia" w:hAnsiTheme="majorHAnsi" w:cstheme="majorBidi"/>
      <w:i/>
      <w:iCs/>
      <w:color w:val="BF8E00" w:themeColor="accent1" w:themeShade="BF"/>
      <w:sz w:val="20"/>
    </w:rPr>
  </w:style>
  <w:style w:type="character" w:customStyle="1" w:styleId="BodyChar">
    <w:name w:val="Body Char"/>
    <w:basedOn w:val="DefaultParagraphFont"/>
    <w:link w:val="Body"/>
    <w:rsid w:val="004F64C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a.paterson\Downloads\RSL%20-%202022%20-%20Ceremony%20Program_Template.dotx" TargetMode="External"/></Relationships>
</file>

<file path=word/theme/theme1.xml><?xml version="1.0" encoding="utf-8"?>
<a:theme xmlns:a="http://schemas.openxmlformats.org/drawingml/2006/main" name="Office Theme">
  <a:themeElements>
    <a:clrScheme name="RSL Qld">
      <a:dk1>
        <a:srgbClr val="002745"/>
      </a:dk1>
      <a:lt1>
        <a:sysClr val="window" lastClr="FFFFFF"/>
      </a:lt1>
      <a:dk2>
        <a:srgbClr val="002745"/>
      </a:dk2>
      <a:lt2>
        <a:srgbClr val="E7E6E6"/>
      </a:lt2>
      <a:accent1>
        <a:srgbClr val="FFBE00"/>
      </a:accent1>
      <a:accent2>
        <a:srgbClr val="E57200"/>
      </a:accent2>
      <a:accent3>
        <a:srgbClr val="6064B2"/>
      </a:accent3>
      <a:accent4>
        <a:srgbClr val="00AD50"/>
      </a:accent4>
      <a:accent5>
        <a:srgbClr val="DA291C"/>
      </a:accent5>
      <a:accent6>
        <a:srgbClr val="A5A5A5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2CE204907FB47A24E68CA6E95C103" ma:contentTypeVersion="19" ma:contentTypeDescription="Create a new document." ma:contentTypeScope="" ma:versionID="43abf8f54222d14894a0936af838b6ca">
  <xsd:schema xmlns:xsd="http://www.w3.org/2001/XMLSchema" xmlns:xs="http://www.w3.org/2001/XMLSchema" xmlns:p="http://schemas.microsoft.com/office/2006/metadata/properties" xmlns:ns2="d2711fe3-97a9-4148-91ae-e9a13ea10a26" xmlns:ns3="97161eac-6a28-4f20-9518-e85c3db8e661" targetNamespace="http://schemas.microsoft.com/office/2006/metadata/properties" ma:root="true" ma:fieldsID="fd60a4d8b66feab75cc1506fc7d62668" ns2:_="" ns3:_="">
    <xsd:import namespace="d2711fe3-97a9-4148-91ae-e9a13ea10a26"/>
    <xsd:import namespace="97161eac-6a28-4f20-9518-e85c3db8e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1fe3-97a9-4148-91ae-e9a13ea10a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497debe-ac0d-461f-963e-60f726ad5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61eac-6a28-4f20-9518-e85c3db8e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112602-3726-408a-85bf-3c731ad77575}" ma:internalName="TaxCatchAll" ma:showField="CatchAllData" ma:web="97161eac-6a28-4f20-9518-e85c3db8e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161eac-6a28-4f20-9518-e85c3db8e661" xsi:nil="true"/>
    <lcf76f155ced4ddcb4097134ff3c332f xmlns="d2711fe3-97a9-4148-91ae-e9a13ea10a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B2B133-EB78-4F11-9237-7D3A9E663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89AD1-9C15-4D8D-8817-5AC1BEC04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711fe3-97a9-4148-91ae-e9a13ea10a26"/>
    <ds:schemaRef ds:uri="97161eac-6a28-4f20-9518-e85c3db8e6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636CA-4FC0-4FD7-8924-5974F7E20A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20BDF-C827-4141-A36E-26B431D03A0F}">
  <ds:schemaRefs>
    <ds:schemaRef ds:uri="http://schemas.microsoft.com/office/2006/metadata/properties"/>
    <ds:schemaRef ds:uri="http://schemas.microsoft.com/office/infopath/2007/PartnerControls"/>
    <ds:schemaRef ds:uri="97161eac-6a28-4f20-9518-e85c3db8e661"/>
    <ds:schemaRef ds:uri="d2711fe3-97a9-4148-91ae-e9a13ea10a26"/>
  </ds:schemaRefs>
</ds:datastoreItem>
</file>

<file path=docMetadata/LabelInfo.xml><?xml version="1.0" encoding="utf-8"?>
<clbl:labelList xmlns:clbl="http://schemas.microsoft.com/office/2020/mipLabelMetadata">
  <clbl:label id="{66ec78d8-4fb4-4702-86e5-a98d11c44e41}" enabled="0" method="" siteId="{66ec78d8-4fb4-4702-86e5-a98d11c44e4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RSL - 2022 - Ceremony Program_Template</Template>
  <TotalTime>0</TotalTime>
  <Pages>2</Pages>
  <Words>168</Words>
  <Characters>794</Characters>
  <Application>Microsoft Office Word</Application>
  <DocSecurity>0</DocSecurity>
  <Lines>63</Lines>
  <Paragraphs>32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RSL_Ceremony Program_Template.dotx</dc:title>
  <dc:subject/>
  <dc:creator>Carla Paterson</dc:creator>
  <cp:keywords/>
  <dc:description/>
  <cp:lastModifiedBy>Lucas Maher</cp:lastModifiedBy>
  <cp:revision>4</cp:revision>
  <cp:lastPrinted>2019-04-02T21:50:00Z</cp:lastPrinted>
  <dcterms:created xsi:type="dcterms:W3CDTF">2026-01-22T00:45:00Z</dcterms:created>
  <dcterms:modified xsi:type="dcterms:W3CDTF">2026-02-02T23:44:00Z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RSL_BusinessActivity">
    <vt:lpwstr/>
  </property>
  <property fmtid="{D5CDD505-2E9C-101B-9397-08002B2CF9AE}" pid="4" name="ContentTypeId">
    <vt:lpwstr>0x0101006462CE204907FB47A24E68CA6E95C103</vt:lpwstr>
  </property>
  <property fmtid="{D5CDD505-2E9C-101B-9397-08002B2CF9AE}" pid="5" name="RSL_BusinessUnit">
    <vt:lpwstr/>
  </property>
  <property fmtid="{D5CDD505-2E9C-101B-9397-08002B2CF9AE}" pid="6" name="RSL_DocumentType">
    <vt:lpwstr/>
  </property>
  <property fmtid="{D5CDD505-2E9C-101B-9397-08002B2CF9AE}" pid="7" name="AuthorIds_UIVersion_1">
    <vt:lpwstr>29</vt:lpwstr>
  </property>
  <property fmtid="{D5CDD505-2E9C-101B-9397-08002B2CF9AE}" pid="8" name="MediaServiceImageTags">
    <vt:lpwstr/>
  </property>
</Properties>
</file>